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416D0DC8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30E7A336" w14:textId="77777777"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14:paraId="0FB69038" w14:textId="77777777"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14:paraId="69C770A9" w14:textId="77777777" w:rsidR="001B6AAD" w:rsidRDefault="001B6AAD" w:rsidP="001B6AAD">
      <w:pPr>
        <w:jc w:val="both"/>
        <w:rPr>
          <w:rFonts w:cs="Times New Roman"/>
          <w:szCs w:val="28"/>
        </w:rPr>
      </w:pPr>
    </w:p>
    <w:p w14:paraId="2339E5B4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7F2DE9DA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1F714AA1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5848D4D5" w14:textId="6363AD63" w:rsidR="00FA0394" w:rsidRDefault="001944E7" w:rsidP="0071147E">
      <w:pPr>
        <w:ind w:right="5243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признании </w:t>
      </w:r>
      <w:proofErr w:type="gramStart"/>
      <w:r>
        <w:rPr>
          <w:rFonts w:cs="Times New Roman"/>
          <w:szCs w:val="28"/>
        </w:rPr>
        <w:t>утратившим</w:t>
      </w:r>
      <w:proofErr w:type="gramEnd"/>
      <w:r>
        <w:rPr>
          <w:rFonts w:cs="Times New Roman"/>
          <w:szCs w:val="28"/>
        </w:rPr>
        <w:t xml:space="preserve"> силу </w:t>
      </w:r>
      <w:r w:rsidR="00FA0394">
        <w:rPr>
          <w:rFonts w:cs="Times New Roman"/>
          <w:szCs w:val="28"/>
        </w:rPr>
        <w:t>приказ</w:t>
      </w:r>
      <w:r w:rsidR="00743B86">
        <w:rPr>
          <w:rFonts w:cs="Times New Roman"/>
          <w:szCs w:val="28"/>
        </w:rPr>
        <w:t>а</w:t>
      </w:r>
      <w:r w:rsidR="00FA0394">
        <w:rPr>
          <w:rFonts w:cs="Times New Roman"/>
          <w:szCs w:val="28"/>
        </w:rPr>
        <w:t xml:space="preserve"> департамента труда </w:t>
      </w:r>
    </w:p>
    <w:p w14:paraId="7D19E11E" w14:textId="77777777" w:rsidR="00FA0394" w:rsidRDefault="00FA0394" w:rsidP="0071147E">
      <w:pPr>
        <w:ind w:right="524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и </w:t>
      </w:r>
      <w:r w:rsidRPr="001944E7">
        <w:rPr>
          <w:rFonts w:cs="Times New Roman"/>
          <w:szCs w:val="28"/>
        </w:rPr>
        <w:t xml:space="preserve">социальной поддержки населения Ярославской </w:t>
      </w:r>
    </w:p>
    <w:p w14:paraId="3B27D50A" w14:textId="476BC7C0" w:rsidR="001B6AAD" w:rsidRDefault="00FA0394" w:rsidP="00743B86">
      <w:pPr>
        <w:ind w:right="5243" w:firstLine="0"/>
        <w:rPr>
          <w:rFonts w:cs="Times New Roman"/>
          <w:szCs w:val="28"/>
        </w:rPr>
      </w:pPr>
      <w:r w:rsidRPr="001944E7">
        <w:rPr>
          <w:rFonts w:cs="Times New Roman"/>
          <w:szCs w:val="28"/>
        </w:rPr>
        <w:t>области</w:t>
      </w:r>
      <w:r>
        <w:rPr>
          <w:rFonts w:cs="Times New Roman"/>
          <w:szCs w:val="28"/>
        </w:rPr>
        <w:t xml:space="preserve"> </w:t>
      </w:r>
      <w:r w:rsidR="00743B86">
        <w:rPr>
          <w:rFonts w:cs="Times New Roman"/>
          <w:szCs w:val="28"/>
        </w:rPr>
        <w:t>от 21.12.2006 № 1</w:t>
      </w:r>
    </w:p>
    <w:p w14:paraId="0224BA40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5609E604" w14:textId="77777777"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14:paraId="54CA0D35" w14:textId="3282BECD" w:rsidR="00E924A6" w:rsidRDefault="006A5B9D" w:rsidP="00E924A6">
      <w:pPr>
        <w:ind w:firstLine="0"/>
        <w:jc w:val="both"/>
      </w:pPr>
      <w:r>
        <w:t>МИНИСТЕРСТВО</w:t>
      </w:r>
      <w:r w:rsidR="00E924A6">
        <w:t xml:space="preserve"> ТРУДА И СОЦИАЛЬНОЙ ПОДДЕРЖКИ НАСЕЛЕНИЯ ЯРОСЛАВСКОЙ ОБЛАСТИ ПРИКАЗЫВАЕТ:</w:t>
      </w:r>
    </w:p>
    <w:p w14:paraId="7A872CAB" w14:textId="0B2B0FDA" w:rsidR="001B2438" w:rsidRDefault="00BA71EE" w:rsidP="00743B86">
      <w:pPr>
        <w:pStyle w:val="af2"/>
        <w:spacing w:before="0" w:beforeAutospacing="0" w:after="0" w:afterAutospacing="0" w:line="288" w:lineRule="atLeast"/>
        <w:ind w:firstLine="709"/>
        <w:jc w:val="both"/>
        <w:rPr>
          <w:szCs w:val="28"/>
        </w:rPr>
      </w:pPr>
      <w:r w:rsidRPr="00743B86">
        <w:rPr>
          <w:sz w:val="28"/>
          <w:szCs w:val="28"/>
          <w:lang w:eastAsia="en-US"/>
        </w:rPr>
        <w:t>1.</w:t>
      </w:r>
      <w:r w:rsidR="002435C2" w:rsidRPr="00743B86">
        <w:rPr>
          <w:sz w:val="28"/>
          <w:szCs w:val="28"/>
          <w:lang w:eastAsia="en-US"/>
        </w:rPr>
        <w:t> </w:t>
      </w:r>
      <w:r w:rsidR="008758DC" w:rsidRPr="00743B86">
        <w:rPr>
          <w:sz w:val="28"/>
          <w:szCs w:val="28"/>
          <w:lang w:eastAsia="en-US"/>
        </w:rPr>
        <w:t xml:space="preserve">Признать утратившим силу </w:t>
      </w:r>
      <w:r w:rsidR="00E924A6" w:rsidRPr="00743B86">
        <w:rPr>
          <w:sz w:val="28"/>
          <w:szCs w:val="28"/>
          <w:lang w:eastAsia="en-US"/>
        </w:rPr>
        <w:t>приказ департамента труда и</w:t>
      </w:r>
      <w:r w:rsidRPr="00743B86">
        <w:rPr>
          <w:sz w:val="28"/>
          <w:szCs w:val="28"/>
          <w:lang w:eastAsia="en-US"/>
        </w:rPr>
        <w:t> </w:t>
      </w:r>
      <w:r w:rsidR="00E924A6" w:rsidRPr="00743B86">
        <w:rPr>
          <w:sz w:val="28"/>
          <w:szCs w:val="28"/>
          <w:lang w:eastAsia="en-US"/>
        </w:rPr>
        <w:t>социальной поддержки населения Ярославской области</w:t>
      </w:r>
      <w:r w:rsidR="00743B86" w:rsidRPr="00743B86">
        <w:rPr>
          <w:sz w:val="28"/>
          <w:szCs w:val="28"/>
          <w:lang w:eastAsia="en-US"/>
        </w:rPr>
        <w:t xml:space="preserve"> </w:t>
      </w:r>
      <w:r w:rsidR="001B2438" w:rsidRPr="00743B86">
        <w:rPr>
          <w:sz w:val="28"/>
          <w:szCs w:val="28"/>
          <w:lang w:eastAsia="en-US"/>
        </w:rPr>
        <w:t xml:space="preserve">от </w:t>
      </w:r>
      <w:r w:rsidR="00743B86" w:rsidRPr="00743B86">
        <w:rPr>
          <w:sz w:val="28"/>
          <w:szCs w:val="28"/>
          <w:lang w:eastAsia="en-US"/>
        </w:rPr>
        <w:t>21.12</w:t>
      </w:r>
      <w:r w:rsidR="001B2438" w:rsidRPr="00743B86">
        <w:rPr>
          <w:sz w:val="28"/>
          <w:szCs w:val="28"/>
          <w:lang w:eastAsia="en-US"/>
        </w:rPr>
        <w:t>.200</w:t>
      </w:r>
      <w:r w:rsidR="00743B86" w:rsidRPr="00743B86">
        <w:rPr>
          <w:sz w:val="28"/>
          <w:szCs w:val="28"/>
          <w:lang w:eastAsia="en-US"/>
        </w:rPr>
        <w:t>6</w:t>
      </w:r>
      <w:r w:rsidR="001B2438" w:rsidRPr="00743B86">
        <w:rPr>
          <w:sz w:val="28"/>
          <w:szCs w:val="28"/>
          <w:lang w:eastAsia="en-US"/>
        </w:rPr>
        <w:t xml:space="preserve"> №</w:t>
      </w:r>
      <w:r w:rsidR="00743B86">
        <w:rPr>
          <w:sz w:val="28"/>
          <w:szCs w:val="28"/>
          <w:lang w:eastAsia="en-US"/>
        </w:rPr>
        <w:t> </w:t>
      </w:r>
      <w:bookmarkStart w:id="0" w:name="_GoBack"/>
      <w:bookmarkEnd w:id="0"/>
      <w:r w:rsidR="00743B86" w:rsidRPr="00743B86">
        <w:rPr>
          <w:sz w:val="28"/>
          <w:szCs w:val="28"/>
          <w:lang w:eastAsia="en-US"/>
        </w:rPr>
        <w:t>1</w:t>
      </w:r>
      <w:r w:rsidR="001B2438" w:rsidRPr="00743B86">
        <w:rPr>
          <w:sz w:val="28"/>
          <w:szCs w:val="28"/>
          <w:lang w:eastAsia="en-US"/>
        </w:rPr>
        <w:t xml:space="preserve"> «</w:t>
      </w:r>
      <w:r w:rsidR="00743B86" w:rsidRPr="00743B86">
        <w:rPr>
          <w:sz w:val="28"/>
          <w:szCs w:val="28"/>
          <w:lang w:eastAsia="en-US"/>
        </w:rPr>
        <w:t>Об</w:t>
      </w:r>
      <w:r w:rsidR="00743B86">
        <w:rPr>
          <w:sz w:val="28"/>
          <w:szCs w:val="28"/>
          <w:lang w:eastAsia="en-US"/>
        </w:rPr>
        <w:t> </w:t>
      </w:r>
      <w:r w:rsidR="00743B86" w:rsidRPr="00743B86">
        <w:rPr>
          <w:sz w:val="28"/>
          <w:szCs w:val="28"/>
          <w:lang w:eastAsia="en-US"/>
        </w:rPr>
        <w:t>утверждении порядка подачи и регистрации заявлений на получение ежемесячного пособия детям отдельных категорий военнослужащих, погибших при исполнении обязанностей военной службы по призыву, и</w:t>
      </w:r>
      <w:r w:rsidR="00743B86">
        <w:rPr>
          <w:sz w:val="28"/>
          <w:szCs w:val="28"/>
          <w:lang w:eastAsia="en-US"/>
        </w:rPr>
        <w:t> </w:t>
      </w:r>
      <w:r w:rsidR="00743B86" w:rsidRPr="00743B86">
        <w:rPr>
          <w:sz w:val="28"/>
          <w:szCs w:val="28"/>
          <w:lang w:eastAsia="en-US"/>
        </w:rPr>
        <w:t>принятия решения о его назначении</w:t>
      </w:r>
      <w:r w:rsidR="001B2438" w:rsidRPr="00743B86">
        <w:rPr>
          <w:sz w:val="28"/>
          <w:szCs w:val="28"/>
          <w:lang w:eastAsia="en-US"/>
        </w:rPr>
        <w:t>»</w:t>
      </w:r>
      <w:r w:rsidR="00743B86" w:rsidRPr="00743B86">
        <w:rPr>
          <w:sz w:val="28"/>
          <w:szCs w:val="28"/>
          <w:lang w:eastAsia="en-US"/>
        </w:rPr>
        <w:t>.</w:t>
      </w:r>
    </w:p>
    <w:p w14:paraId="588C3102" w14:textId="48380B12" w:rsidR="00BB38FE" w:rsidRDefault="00743B86" w:rsidP="00527F8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712320">
        <w:rPr>
          <w:rFonts w:cs="Times New Roman"/>
          <w:szCs w:val="28"/>
        </w:rPr>
        <w:t xml:space="preserve">. </w:t>
      </w:r>
      <w:r w:rsidR="00E924A6">
        <w:rPr>
          <w:rFonts w:cs="Times New Roman"/>
          <w:szCs w:val="28"/>
        </w:rPr>
        <w:t>Приказ</w:t>
      </w:r>
      <w:r w:rsidR="00527F89" w:rsidRPr="001C2F1B">
        <w:rPr>
          <w:rFonts w:cs="Times New Roman"/>
          <w:szCs w:val="28"/>
        </w:rPr>
        <w:t xml:space="preserve"> вступает в силу с момента </w:t>
      </w:r>
      <w:r w:rsidR="00177992">
        <w:rPr>
          <w:rFonts w:cs="Times New Roman"/>
          <w:szCs w:val="28"/>
        </w:rPr>
        <w:t>подписания</w:t>
      </w:r>
      <w:r w:rsidR="00811FF0">
        <w:rPr>
          <w:rFonts w:cs="Times New Roman"/>
          <w:szCs w:val="28"/>
        </w:rPr>
        <w:t>.</w:t>
      </w:r>
    </w:p>
    <w:p w14:paraId="1541016E" w14:textId="77777777" w:rsidR="00BB38FE" w:rsidRDefault="00BB38FE" w:rsidP="00CB0A54">
      <w:pPr>
        <w:jc w:val="both"/>
        <w:rPr>
          <w:rFonts w:cs="Times New Roman"/>
          <w:szCs w:val="28"/>
        </w:rPr>
      </w:pPr>
    </w:p>
    <w:p w14:paraId="79E09B6B" w14:textId="77777777" w:rsidR="00527F89" w:rsidRDefault="00527F89" w:rsidP="00BB38FE">
      <w:pPr>
        <w:jc w:val="both"/>
        <w:rPr>
          <w:rFonts w:cs="Times New Roman"/>
          <w:szCs w:val="28"/>
        </w:rPr>
      </w:pPr>
    </w:p>
    <w:p w14:paraId="38B75C7F" w14:textId="77777777" w:rsidR="00E5377A" w:rsidRDefault="00E5377A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14:paraId="495D1BDE" w14:textId="77777777" w:rsidTr="00B41FCA">
        <w:tc>
          <w:tcPr>
            <w:tcW w:w="4654" w:type="dxa"/>
          </w:tcPr>
          <w:p w14:paraId="32E9A8F7" w14:textId="77777777" w:rsidR="00177992" w:rsidRDefault="00177992" w:rsidP="00FE4DB1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Министр труда и социальной поддержки населения </w:t>
            </w:r>
          </w:p>
          <w:p w14:paraId="6D643B17" w14:textId="4903D84F" w:rsidR="00B41FCA" w:rsidRDefault="00177992" w:rsidP="00FE4DB1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Ярославской области</w:t>
            </w:r>
          </w:p>
        </w:tc>
        <w:tc>
          <w:tcPr>
            <w:tcW w:w="4792" w:type="dxa"/>
            <w:vAlign w:val="bottom"/>
          </w:tcPr>
          <w:p w14:paraId="393BE215" w14:textId="77777777" w:rsidR="00B41FCA" w:rsidRDefault="00A078FA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Н.Л. Биочино</w:t>
            </w:r>
          </w:p>
        </w:tc>
      </w:tr>
    </w:tbl>
    <w:p w14:paraId="79B04D79" w14:textId="77777777" w:rsidR="00E1407E" w:rsidRPr="003D1E8D" w:rsidRDefault="00E1407E" w:rsidP="00BB38FE">
      <w:pPr>
        <w:jc w:val="both"/>
      </w:pPr>
    </w:p>
    <w:sectPr w:rsidR="00E1407E" w:rsidRPr="003D1E8D" w:rsidSect="0071147E">
      <w:headerReference w:type="default" r:id="rId11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CED408" w15:done="0"/>
  <w15:commentEx w15:paraId="7CF0630B" w15:done="0"/>
  <w15:commentEx w15:paraId="06993DBD" w15:done="0"/>
  <w15:commentEx w15:paraId="628FBD8D" w15:done="0"/>
  <w15:commentEx w15:paraId="0C4E13B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98308" w14:textId="77777777" w:rsidR="00F71B6D" w:rsidRDefault="00F71B6D" w:rsidP="00CF5840">
      <w:r>
        <w:separator/>
      </w:r>
    </w:p>
  </w:endnote>
  <w:endnote w:type="continuationSeparator" w:id="0">
    <w:p w14:paraId="2E703637" w14:textId="77777777" w:rsidR="00F71B6D" w:rsidRDefault="00F71B6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01CE5" w14:textId="77777777" w:rsidR="00F71B6D" w:rsidRDefault="00F71B6D" w:rsidP="00CF5840">
      <w:r>
        <w:separator/>
      </w:r>
    </w:p>
  </w:footnote>
  <w:footnote w:type="continuationSeparator" w:id="0">
    <w:p w14:paraId="016412A6" w14:textId="77777777" w:rsidR="00F71B6D" w:rsidRDefault="00F71B6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AE9CC" w14:textId="5312E6CF" w:rsidR="006A65CC" w:rsidRPr="00501D9C" w:rsidRDefault="00CF5840" w:rsidP="00BA71EE">
    <w:pPr>
      <w:pStyle w:val="a4"/>
      <w:tabs>
        <w:tab w:val="clear" w:pos="9355"/>
        <w:tab w:val="right" w:pos="9214"/>
      </w:tabs>
      <w:ind w:firstLine="0"/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43B86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097F"/>
    <w:multiLevelType w:val="hybridMultilevel"/>
    <w:tmpl w:val="A67C5D9E"/>
    <w:lvl w:ilvl="0" w:tplc="42DC56A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176CBB"/>
    <w:multiLevelType w:val="hybridMultilevel"/>
    <w:tmpl w:val="DA72F17C"/>
    <w:lvl w:ilvl="0" w:tplc="79F6694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арышева Виолетта Игоревна">
    <w15:presenceInfo w15:providerId="AD" w15:userId="S-1-5-21-3277741452-663078220-263377001-25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6C57"/>
    <w:rsid w:val="00007DCA"/>
    <w:rsid w:val="00034612"/>
    <w:rsid w:val="000605DA"/>
    <w:rsid w:val="000609E9"/>
    <w:rsid w:val="000664B8"/>
    <w:rsid w:val="00066E57"/>
    <w:rsid w:val="00074723"/>
    <w:rsid w:val="00081937"/>
    <w:rsid w:val="00086E01"/>
    <w:rsid w:val="000923E3"/>
    <w:rsid w:val="000D7A65"/>
    <w:rsid w:val="000F0DD0"/>
    <w:rsid w:val="001338AC"/>
    <w:rsid w:val="001347C5"/>
    <w:rsid w:val="00134A47"/>
    <w:rsid w:val="0014514C"/>
    <w:rsid w:val="00161742"/>
    <w:rsid w:val="001707B3"/>
    <w:rsid w:val="00172CA3"/>
    <w:rsid w:val="00177992"/>
    <w:rsid w:val="00192B63"/>
    <w:rsid w:val="001944E7"/>
    <w:rsid w:val="001A3935"/>
    <w:rsid w:val="001B2438"/>
    <w:rsid w:val="001B593A"/>
    <w:rsid w:val="001B6AAD"/>
    <w:rsid w:val="001C78DA"/>
    <w:rsid w:val="002224DE"/>
    <w:rsid w:val="002306C4"/>
    <w:rsid w:val="00230852"/>
    <w:rsid w:val="002435C2"/>
    <w:rsid w:val="00251CD5"/>
    <w:rsid w:val="0025349A"/>
    <w:rsid w:val="00260038"/>
    <w:rsid w:val="002A52AB"/>
    <w:rsid w:val="002A7CE8"/>
    <w:rsid w:val="002D4428"/>
    <w:rsid w:val="002F30DD"/>
    <w:rsid w:val="002F6DDE"/>
    <w:rsid w:val="00323828"/>
    <w:rsid w:val="003246AA"/>
    <w:rsid w:val="00333538"/>
    <w:rsid w:val="0033363E"/>
    <w:rsid w:val="00337D4B"/>
    <w:rsid w:val="00350BB9"/>
    <w:rsid w:val="00362888"/>
    <w:rsid w:val="003656CE"/>
    <w:rsid w:val="00374517"/>
    <w:rsid w:val="00380E9F"/>
    <w:rsid w:val="00381164"/>
    <w:rsid w:val="00384B4F"/>
    <w:rsid w:val="003A2DCC"/>
    <w:rsid w:val="003D1E8D"/>
    <w:rsid w:val="003D3688"/>
    <w:rsid w:val="003F3264"/>
    <w:rsid w:val="003F43C8"/>
    <w:rsid w:val="003F65E2"/>
    <w:rsid w:val="0040656C"/>
    <w:rsid w:val="00425582"/>
    <w:rsid w:val="00470773"/>
    <w:rsid w:val="0047728C"/>
    <w:rsid w:val="00487DAB"/>
    <w:rsid w:val="004C1EEB"/>
    <w:rsid w:val="004D421C"/>
    <w:rsid w:val="004E1058"/>
    <w:rsid w:val="004E31CB"/>
    <w:rsid w:val="004F0106"/>
    <w:rsid w:val="004F7174"/>
    <w:rsid w:val="00512132"/>
    <w:rsid w:val="0051400C"/>
    <w:rsid w:val="00527F89"/>
    <w:rsid w:val="0054588C"/>
    <w:rsid w:val="00547508"/>
    <w:rsid w:val="00556652"/>
    <w:rsid w:val="00570FBB"/>
    <w:rsid w:val="005862FB"/>
    <w:rsid w:val="00591DBD"/>
    <w:rsid w:val="005D0750"/>
    <w:rsid w:val="005D178F"/>
    <w:rsid w:val="005D4AE9"/>
    <w:rsid w:val="005F2543"/>
    <w:rsid w:val="005F455E"/>
    <w:rsid w:val="00602753"/>
    <w:rsid w:val="00604698"/>
    <w:rsid w:val="006157BF"/>
    <w:rsid w:val="00615BAD"/>
    <w:rsid w:val="00631ABE"/>
    <w:rsid w:val="00637CDF"/>
    <w:rsid w:val="006533D4"/>
    <w:rsid w:val="00681496"/>
    <w:rsid w:val="006A5B9D"/>
    <w:rsid w:val="006C6CC1"/>
    <w:rsid w:val="006D2DC2"/>
    <w:rsid w:val="006D71E6"/>
    <w:rsid w:val="006E1D9B"/>
    <w:rsid w:val="006F625A"/>
    <w:rsid w:val="0071147E"/>
    <w:rsid w:val="00712320"/>
    <w:rsid w:val="00724471"/>
    <w:rsid w:val="007341B3"/>
    <w:rsid w:val="00737E26"/>
    <w:rsid w:val="00743B86"/>
    <w:rsid w:val="00771070"/>
    <w:rsid w:val="007860F4"/>
    <w:rsid w:val="007969DE"/>
    <w:rsid w:val="00796C37"/>
    <w:rsid w:val="00810833"/>
    <w:rsid w:val="00811FF0"/>
    <w:rsid w:val="00822F7D"/>
    <w:rsid w:val="0085688F"/>
    <w:rsid w:val="0086425B"/>
    <w:rsid w:val="008758DC"/>
    <w:rsid w:val="008C1CB8"/>
    <w:rsid w:val="008C5C70"/>
    <w:rsid w:val="008F774D"/>
    <w:rsid w:val="00907672"/>
    <w:rsid w:val="009136B9"/>
    <w:rsid w:val="00915472"/>
    <w:rsid w:val="009C16A0"/>
    <w:rsid w:val="009C4B8A"/>
    <w:rsid w:val="00A0502D"/>
    <w:rsid w:val="00A078FA"/>
    <w:rsid w:val="00A37799"/>
    <w:rsid w:val="00A477F4"/>
    <w:rsid w:val="00A572E0"/>
    <w:rsid w:val="00A63FD1"/>
    <w:rsid w:val="00A83D83"/>
    <w:rsid w:val="00AB3BC8"/>
    <w:rsid w:val="00AD756A"/>
    <w:rsid w:val="00B027EF"/>
    <w:rsid w:val="00B259FC"/>
    <w:rsid w:val="00B37B26"/>
    <w:rsid w:val="00B41FCA"/>
    <w:rsid w:val="00B55589"/>
    <w:rsid w:val="00B775CB"/>
    <w:rsid w:val="00B90652"/>
    <w:rsid w:val="00BA67BB"/>
    <w:rsid w:val="00BA71EE"/>
    <w:rsid w:val="00BB1812"/>
    <w:rsid w:val="00BB38FE"/>
    <w:rsid w:val="00BC0449"/>
    <w:rsid w:val="00BD3826"/>
    <w:rsid w:val="00BE5553"/>
    <w:rsid w:val="00BE5BD8"/>
    <w:rsid w:val="00BE7C98"/>
    <w:rsid w:val="00BF3A25"/>
    <w:rsid w:val="00C1453E"/>
    <w:rsid w:val="00C208D9"/>
    <w:rsid w:val="00C4062D"/>
    <w:rsid w:val="00C62755"/>
    <w:rsid w:val="00C67137"/>
    <w:rsid w:val="00C74708"/>
    <w:rsid w:val="00C76C77"/>
    <w:rsid w:val="00C814EF"/>
    <w:rsid w:val="00C93392"/>
    <w:rsid w:val="00CA0D55"/>
    <w:rsid w:val="00CA3700"/>
    <w:rsid w:val="00CB0A54"/>
    <w:rsid w:val="00CF5840"/>
    <w:rsid w:val="00D00EFB"/>
    <w:rsid w:val="00D06430"/>
    <w:rsid w:val="00D12D96"/>
    <w:rsid w:val="00D438D5"/>
    <w:rsid w:val="00D560FD"/>
    <w:rsid w:val="00D64565"/>
    <w:rsid w:val="00D93F0C"/>
    <w:rsid w:val="00DC4D7B"/>
    <w:rsid w:val="00DD4A52"/>
    <w:rsid w:val="00E06E47"/>
    <w:rsid w:val="00E1407E"/>
    <w:rsid w:val="00E5377A"/>
    <w:rsid w:val="00E65CC9"/>
    <w:rsid w:val="00E71958"/>
    <w:rsid w:val="00E834AE"/>
    <w:rsid w:val="00E924A6"/>
    <w:rsid w:val="00ED2705"/>
    <w:rsid w:val="00ED58F6"/>
    <w:rsid w:val="00EF10A2"/>
    <w:rsid w:val="00F24227"/>
    <w:rsid w:val="00F7098D"/>
    <w:rsid w:val="00F71B6D"/>
    <w:rsid w:val="00F82D65"/>
    <w:rsid w:val="00FA0394"/>
    <w:rsid w:val="00FA5EA7"/>
    <w:rsid w:val="00FB333B"/>
    <w:rsid w:val="00FC1012"/>
    <w:rsid w:val="00FC6ECA"/>
    <w:rsid w:val="00FD0CEB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27D9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533D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533D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533D4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533D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533D4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90767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f2">
    <w:name w:val="Normal (Web)"/>
    <w:basedOn w:val="a"/>
    <w:uiPriority w:val="99"/>
    <w:unhideWhenUsed/>
    <w:rsid w:val="00743B86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533D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533D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533D4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533D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533D4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90767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f2">
    <w:name w:val="Normal (Web)"/>
    <w:basedOn w:val="a"/>
    <w:uiPriority w:val="99"/>
    <w:unhideWhenUsed/>
    <w:rsid w:val="00743B86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documentManagement/types"/>
    <ds:schemaRef ds:uri="b468e2e6-0af2-49b6-8148-798aa515d8d2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Пургина Анна Юрьевна</cp:lastModifiedBy>
  <cp:revision>2</cp:revision>
  <cp:lastPrinted>2023-06-01T12:03:00Z</cp:lastPrinted>
  <dcterms:created xsi:type="dcterms:W3CDTF">2024-05-13T11:29:00Z</dcterms:created>
  <dcterms:modified xsi:type="dcterms:W3CDTF">2024-05-13T11:29:00Z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31.12.2009 № 1358-п</vt:lpwstr>
  </property>
  <property fmtid="{D5CDD505-2E9C-101B-9397-08002B2CF9AE}" pid="6" name="INSTALL_ID">
    <vt:lpwstr>34115</vt:lpwstr>
  </property>
</Properties>
</file>